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3BD61" w14:textId="77777777" w:rsidR="001C683E" w:rsidRDefault="001C683E" w:rsidP="001C6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BASSE, junior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5865137E" w14:textId="77777777" w:rsidR="001C683E" w:rsidRDefault="001C683E" w:rsidP="001C6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Clopton, Suffolk. Labourer.</w:t>
      </w:r>
    </w:p>
    <w:p w14:paraId="38A9C023" w14:textId="77777777" w:rsidR="001C683E" w:rsidRDefault="001C683E" w:rsidP="001C683E">
      <w:pPr>
        <w:rPr>
          <w:rFonts w:ascii="Times New Roman" w:hAnsi="Times New Roman" w:cs="Times New Roman"/>
        </w:rPr>
      </w:pPr>
    </w:p>
    <w:p w14:paraId="633CBFC0" w14:textId="77777777" w:rsidR="001C683E" w:rsidRDefault="001C683E" w:rsidP="001C683E">
      <w:pPr>
        <w:rPr>
          <w:rFonts w:ascii="Times New Roman" w:hAnsi="Times New Roman" w:cs="Times New Roman"/>
        </w:rPr>
      </w:pPr>
    </w:p>
    <w:p w14:paraId="2C951C11" w14:textId="77777777" w:rsidR="001C683E" w:rsidRDefault="001C683E" w:rsidP="001C6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Bysshop</w:t>
      </w:r>
      <w:proofErr w:type="spellEnd"/>
      <w:r>
        <w:rPr>
          <w:rFonts w:ascii="Times New Roman" w:hAnsi="Times New Roman" w:cs="Times New Roman"/>
        </w:rPr>
        <w:t>(q.v.) brought a plaint of trespass and taking against him and</w:t>
      </w:r>
    </w:p>
    <w:p w14:paraId="6F62808E" w14:textId="77777777" w:rsidR="001C683E" w:rsidRDefault="001C683E" w:rsidP="001C6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Burche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Grundisburgh</w:t>
      </w:r>
      <w:proofErr w:type="spellEnd"/>
      <w:r>
        <w:rPr>
          <w:rFonts w:ascii="Times New Roman" w:hAnsi="Times New Roman" w:cs="Times New Roman"/>
        </w:rPr>
        <w:t>(q.v.).</w:t>
      </w:r>
    </w:p>
    <w:p w14:paraId="30EAB342" w14:textId="77777777" w:rsidR="001C683E" w:rsidRDefault="001C683E" w:rsidP="001C6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6EBC591" w14:textId="77777777" w:rsidR="001C683E" w:rsidRDefault="001C683E" w:rsidP="001C683E">
      <w:pPr>
        <w:rPr>
          <w:rFonts w:ascii="Times New Roman" w:hAnsi="Times New Roman" w:cs="Times New Roman"/>
        </w:rPr>
      </w:pPr>
    </w:p>
    <w:p w14:paraId="0E07164F" w14:textId="77777777" w:rsidR="001C683E" w:rsidRDefault="001C683E" w:rsidP="001C683E">
      <w:pPr>
        <w:rPr>
          <w:rFonts w:ascii="Times New Roman" w:hAnsi="Times New Roman" w:cs="Times New Roman"/>
        </w:rPr>
      </w:pPr>
    </w:p>
    <w:p w14:paraId="40EF84E1" w14:textId="77777777" w:rsidR="001C683E" w:rsidRDefault="001C683E" w:rsidP="001C6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2019</w:t>
      </w:r>
    </w:p>
    <w:p w14:paraId="642A9180" w14:textId="77777777" w:rsidR="006B2F86" w:rsidRPr="00E71FC3" w:rsidRDefault="001C68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59D4F" w14:textId="77777777" w:rsidR="001C683E" w:rsidRDefault="001C683E" w:rsidP="00E71FC3">
      <w:r>
        <w:separator/>
      </w:r>
    </w:p>
  </w:endnote>
  <w:endnote w:type="continuationSeparator" w:id="0">
    <w:p w14:paraId="735AC55B" w14:textId="77777777" w:rsidR="001C683E" w:rsidRDefault="001C68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051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CB8EF" w14:textId="77777777" w:rsidR="001C683E" w:rsidRDefault="001C683E" w:rsidP="00E71FC3">
      <w:r>
        <w:separator/>
      </w:r>
    </w:p>
  </w:footnote>
  <w:footnote w:type="continuationSeparator" w:id="0">
    <w:p w14:paraId="1A5D03F0" w14:textId="77777777" w:rsidR="001C683E" w:rsidRDefault="001C68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83E"/>
    <w:rsid w:val="001A7C09"/>
    <w:rsid w:val="001C683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A9CFE"/>
  <w15:chartTrackingRefBased/>
  <w15:docId w15:val="{AB4E7032-F9D8-43DD-8BFB-1CFFED60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8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2019-06-15T18:41:00Z</dcterms:created>
  <dcterms:modified xsi:type="dcterms:W3CDTF">2019-06-15T18:42:00Z</dcterms:modified>
</cp:coreProperties>
</file>